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CD28BA8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42E35">
        <w:rPr>
          <w:b/>
          <w:i/>
          <w:noProof/>
          <w:sz w:val="28"/>
        </w:rPr>
        <w:t>3962</w:t>
      </w:r>
    </w:p>
    <w:p w14:paraId="7CB45193" w14:textId="7ABE3120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2E6C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46AE8" w:rsidR="001E41F3" w:rsidRPr="00F42E35" w:rsidRDefault="00F42E3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42E3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42E35">
              <w:rPr>
                <w:b/>
                <w:noProof/>
                <w:sz w:val="28"/>
                <w:lang w:eastAsia="zh-CN"/>
              </w:rPr>
              <w:t>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8E67D" w:rsidR="001E41F3" w:rsidRPr="00410371" w:rsidRDefault="002E6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030C48">
                <w:rPr>
                  <w:b/>
                  <w:noProof/>
                  <w:sz w:val="28"/>
                </w:rPr>
                <w:t>8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77415C">
                <w:rPr>
                  <w:b/>
                  <w:noProof/>
                  <w:sz w:val="28"/>
                </w:rPr>
                <w:t>0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F0855" w:rsidR="001E41F3" w:rsidRDefault="002E6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030C48">
                <w:t>8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2E6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DA6E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030C4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4BF8E5" w14:textId="77777777" w:rsidR="00030C48" w:rsidRDefault="00030C48" w:rsidP="00030C48">
      <w:pPr>
        <w:pStyle w:val="1"/>
      </w:pPr>
      <w:bookmarkStart w:id="3" w:name="_Toc485043921"/>
      <w:bookmarkEnd w:id="2"/>
      <w:r>
        <w:t>3</w:t>
      </w:r>
      <w:r>
        <w:tab/>
        <w:t>Definitions and abbreviations</w:t>
      </w:r>
      <w:bookmarkEnd w:id="3"/>
    </w:p>
    <w:p w14:paraId="75984008" w14:textId="77777777" w:rsidR="00030C48" w:rsidRDefault="00030C48" w:rsidP="00030C48">
      <w:pPr>
        <w:pStyle w:val="2"/>
      </w:pPr>
      <w:bookmarkStart w:id="4" w:name="_Toc485043922"/>
      <w:r>
        <w:t>3.1</w:t>
      </w:r>
      <w:r>
        <w:tab/>
        <w:t>Definitions</w:t>
      </w:r>
      <w:bookmarkEnd w:id="4"/>
    </w:p>
    <w:p w14:paraId="6CDD60C0" w14:textId="77777777" w:rsidR="00030C48" w:rsidRDefault="00030C48" w:rsidP="00030C48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03D58AAF" w14:textId="77777777" w:rsidR="00030C48" w:rsidRDefault="00030C48" w:rsidP="00030C48">
      <w:pPr>
        <w:pStyle w:val="2"/>
      </w:pPr>
      <w:bookmarkStart w:id="5" w:name="_Toc485043923"/>
      <w:r>
        <w:t>3.2</w:t>
      </w:r>
      <w:r>
        <w:tab/>
        <w:t>Abbreviations</w:t>
      </w:r>
      <w:bookmarkEnd w:id="5"/>
    </w:p>
    <w:p w14:paraId="32360277" w14:textId="77777777" w:rsidR="00030C48" w:rsidRDefault="00030C48" w:rsidP="00030C48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5D094D1F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8E07973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66A00CCA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25177D52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12F87C3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6777F690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003AF165" w14:textId="619F3EAF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32:00Z">
        <w:r w:rsidDel="00030C48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32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704B6590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7843629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461E7386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1942B11A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E90E89F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0838DBC1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0853333D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7AE16081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334041A8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43238932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55321B9" w14:textId="77777777" w:rsidR="00030C48" w:rsidRDefault="00030C48" w:rsidP="00030C48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214198E4" w14:textId="77777777" w:rsidR="00030C48" w:rsidRDefault="00030C48" w:rsidP="00030C48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F679B" w14:textId="77777777" w:rsidR="005D6614" w:rsidRDefault="005D6614">
      <w:r>
        <w:separator/>
      </w:r>
    </w:p>
  </w:endnote>
  <w:endnote w:type="continuationSeparator" w:id="0">
    <w:p w14:paraId="208D4C5B" w14:textId="77777777" w:rsidR="005D6614" w:rsidRDefault="005D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6135A" w14:textId="77777777" w:rsidR="005D6614" w:rsidRDefault="005D6614">
      <w:r>
        <w:separator/>
      </w:r>
    </w:p>
  </w:footnote>
  <w:footnote w:type="continuationSeparator" w:id="0">
    <w:p w14:paraId="56480C45" w14:textId="77777777" w:rsidR="005D6614" w:rsidRDefault="005D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30C48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E6CB7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6520F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61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75078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8175C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65A2"/>
    <w:rsid w:val="00E47BD9"/>
    <w:rsid w:val="00E91378"/>
    <w:rsid w:val="00EB09B7"/>
    <w:rsid w:val="00EE7D7C"/>
    <w:rsid w:val="00EF3EE6"/>
    <w:rsid w:val="00F01566"/>
    <w:rsid w:val="00F25D98"/>
    <w:rsid w:val="00F300FB"/>
    <w:rsid w:val="00F42E35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5CDE-A10A-4665-9DE0-45D2743C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2024-08-09T03:06:00Z</dcterms:created>
  <dcterms:modified xsi:type="dcterms:W3CDTF">2024-08-09T03:22:00Z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(3)5lKo3p0NLfXsS4EdlUxbdtzdjIOHLc8B9Umosza57wwplXvN1tO21/E/SN7C+XKzpQ0Qgv4k
YdpSX1GNQH//PftnETn8yUJm/tjoCdt0HUN1PLBXgf5+/hLhziM/g/H9ySWDlfbkxe6lqB81
pE0ypw7nYr/CinEoj5AQli4/g7yZUcoxh6bcOdIb29+ZGi5I9MpXpjeK/sMGkTL/Ia4Xvznk
O8RnJRiogCXqCx8u3o</vt:lpwstr>
  </property>
  <property fmtid="{D5CDD505-2E9C-101B-9397-08002B2CF9AE}" pid="23" name="_2015_ms_pID_7253431">
    <vt:lpwstr>ljxgTK0S/xgudafyl99VKh0M0T/yGTD3fQS2TbQzMH7je6nUHpBgmQ
TFL8i4T+Qer1WiVd/7iOyNvLlXSWjkwO4ui8iUmVH/tjrz3sHdhyeslFKtRkdoxFPNGa1Ikh
mZNVnTp/etk3hjwtmhGl9S115ICJ7rycQ6th5ZYoxOmpapL6i7qV+a9qpZLnZWrKLoeHgVVp
YbTiCtMocn8ZKu8MAeJKq1HM8AkFTSXgn/fn</vt:lpwstr>
  </property>
  <property fmtid="{D5CDD505-2E9C-101B-9397-08002B2CF9AE}" pid="24" name="_2015_ms_pID_7253432">
    <vt:lpwstr>kA==</vt:lpwstr>
  </property>
</Properties>
</file>